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8F" w:rsidRDefault="00DD058F" w:rsidP="007D4A45">
      <w:pPr>
        <w:pStyle w:val="titlep"/>
      </w:pPr>
      <w:r>
        <w:t>РЕЕСТР ПУСТУЮЩИХ ДОМОВ</w:t>
      </w:r>
    </w:p>
    <w:p w:rsidR="00DD058F" w:rsidRPr="007D4A45" w:rsidRDefault="00DD058F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DD058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DD058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102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Сетище</w:t>
            </w:r>
          </w:p>
        </w:tc>
      </w:tr>
      <w:tr w:rsidR="00DD058F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DD058F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994E39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Алычёвая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DD058F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25,0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5,0х5,5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1952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DD058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DD058F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сарай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DD058F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DD058F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18 га"/>
              </w:smartTagPr>
              <w:r>
                <w:rPr>
                  <w:i/>
                  <w:lang w:eastAsia="en-US"/>
                </w:rPr>
                <w:t xml:space="preserve">0,18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Зайцева Агафья Платоновна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3E299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D058F" w:rsidRPr="00BB55A1" w:rsidRDefault="00DD058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D058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D058F" w:rsidRPr="00BB55A1" w:rsidRDefault="00DD058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DD058F" w:rsidRDefault="00DD058F" w:rsidP="00992231">
      <w:pPr>
        <w:pStyle w:val="endform"/>
        <w:ind w:firstLine="0"/>
      </w:pPr>
    </w:p>
    <w:sectPr w:rsidR="00DD058F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41CA2"/>
    <w:rsid w:val="005668F0"/>
    <w:rsid w:val="0057625A"/>
    <w:rsid w:val="00581533"/>
    <w:rsid w:val="005843B4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0534F"/>
    <w:rsid w:val="00776853"/>
    <w:rsid w:val="007800F4"/>
    <w:rsid w:val="00797501"/>
    <w:rsid w:val="007A5807"/>
    <w:rsid w:val="007A6BF6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5E81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B21BD6"/>
    <w:rsid w:val="00B26411"/>
    <w:rsid w:val="00B350E0"/>
    <w:rsid w:val="00B3512F"/>
    <w:rsid w:val="00B45DF6"/>
    <w:rsid w:val="00B71C03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BAC"/>
    <w:rsid w:val="00D71CB6"/>
    <w:rsid w:val="00D85173"/>
    <w:rsid w:val="00D90E24"/>
    <w:rsid w:val="00DA6AFE"/>
    <w:rsid w:val="00DB263F"/>
    <w:rsid w:val="00DB67CB"/>
    <w:rsid w:val="00DC36E9"/>
    <w:rsid w:val="00DC4EFF"/>
    <w:rsid w:val="00DD058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95C00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630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2007-10-29T09:59:00Z</dcterms:created>
  <dcterms:modified xsi:type="dcterms:W3CDTF">2007-10-29T10:02:00Z</dcterms:modified>
</cp:coreProperties>
</file>